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 w:rsidRPr="00D32E68">
        <w:rPr>
          <w:rFonts w:ascii="Times New Roman" w:hAnsi="Times New Roman"/>
          <w:sz w:val="28"/>
          <w:szCs w:val="28"/>
          <w:lang w:eastAsia="x-none"/>
        </w:rPr>
        <w:t>ем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округа Ставропольского края</w:t>
      </w:r>
    </w:p>
    <w:p w:rsidR="00146B7B" w:rsidRDefault="00755231" w:rsidP="00146B7B">
      <w:pPr>
        <w:tabs>
          <w:tab w:val="left" w:pos="10557"/>
        </w:tabs>
        <w:spacing w:line="240" w:lineRule="exact"/>
        <w:ind w:left="4536" w:firstLine="0"/>
        <w:jc w:val="center"/>
        <w:rPr>
          <w:rStyle w:val="FontStyle11"/>
          <w:sz w:val="27"/>
          <w:szCs w:val="27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и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1B0EAF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21599E" w:rsidRDefault="0021599E" w:rsidP="0021599E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09 февраля 2026 г. № 136)</w:t>
      </w:r>
    </w:p>
    <w:p w:rsidR="001B0EAF" w:rsidRPr="00D32E68" w:rsidRDefault="001B0EAF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tbl>
      <w:tblPr>
        <w:tblStyle w:val="af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D32E68" w:rsidRPr="00D32E68" w:rsidTr="00743F07">
        <w:tc>
          <w:tcPr>
            <w:tcW w:w="4111" w:type="dxa"/>
          </w:tcPr>
          <w:p w:rsidR="00146B7B" w:rsidRPr="00D32E68" w:rsidRDefault="00146B7B" w:rsidP="00146B7B">
            <w:pPr>
              <w:tabs>
                <w:tab w:val="left" w:pos="10557"/>
              </w:tabs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bookmarkStart w:id="0" w:name="_GoBack"/>
            <w:bookmarkEnd w:id="0"/>
          </w:p>
          <w:p w:rsidR="00146B7B" w:rsidRPr="00D32E68" w:rsidRDefault="00146B7B" w:rsidP="00184F25">
            <w:pPr>
              <w:tabs>
                <w:tab w:val="left" w:pos="10557"/>
              </w:tabs>
              <w:spacing w:line="240" w:lineRule="exact"/>
              <w:ind w:left="-108"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5812" w:type="dxa"/>
          </w:tcPr>
          <w:p w:rsidR="00146B7B" w:rsidRPr="00D32E68" w:rsidRDefault="0054001D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СОГЛАСОВАНО</w:t>
            </w:r>
          </w:p>
          <w:p w:rsidR="00743F07" w:rsidRDefault="00743F07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46B7B" w:rsidRPr="00D32E68">
              <w:rPr>
                <w:rFonts w:ascii="Times New Roman" w:hAnsi="Times New Roman"/>
                <w:sz w:val="28"/>
                <w:szCs w:val="28"/>
              </w:rPr>
              <w:t>ачальник филиала по</w:t>
            </w:r>
          </w:p>
          <w:p w:rsidR="00743F07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Шпаковскому району </w:t>
            </w:r>
          </w:p>
          <w:p w:rsidR="00743F07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</w:p>
          <w:p w:rsidR="00146B7B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</w:pP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ФКУ УИИ УФСИН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России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по Ставропольскому краю</w:t>
            </w:r>
          </w:p>
          <w:p w:rsidR="00D10622" w:rsidRPr="00D32E68" w:rsidRDefault="00D10622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</w:p>
          <w:p w:rsidR="00146B7B" w:rsidRDefault="00743F07" w:rsidP="005066EA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  </w:t>
            </w:r>
            <w:r w:rsidR="00D66AE7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         </w:t>
            </w:r>
            <w:r w:rsidR="005066E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_________________</w:t>
            </w:r>
            <w:r w:rsidR="004E2105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="005066E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М.В.Плотников</w:t>
            </w:r>
            <w:proofErr w:type="spellEnd"/>
          </w:p>
          <w:p w:rsidR="005066EA" w:rsidRPr="00D32E68" w:rsidRDefault="005066EA" w:rsidP="005066EA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</w:tbl>
    <w:p w:rsidR="00A6299C" w:rsidRPr="00755231" w:rsidRDefault="00A6299C" w:rsidP="00D10622">
      <w:pPr>
        <w:tabs>
          <w:tab w:val="center" w:pos="4818"/>
          <w:tab w:val="right" w:pos="9356"/>
        </w:tabs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A6299C" w:rsidRPr="00D32E68" w:rsidRDefault="00146B7B" w:rsidP="00D10622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ПЕРЕЧЕНЬ</w:t>
      </w:r>
    </w:p>
    <w:p w:rsidR="00146B7B" w:rsidRPr="00D32E68" w:rsidRDefault="00146B7B" w:rsidP="00D10622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21704" w:rsidRPr="00D32E68" w:rsidRDefault="00796364" w:rsidP="00D10622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в</w:t>
      </w:r>
      <w:r w:rsidR="00297E9F" w:rsidRPr="00D32E68">
        <w:rPr>
          <w:rFonts w:ascii="Times New Roman" w:hAnsi="Times New Roman"/>
          <w:sz w:val="28"/>
          <w:szCs w:val="28"/>
        </w:rPr>
        <w:t>ид</w:t>
      </w:r>
      <w:r w:rsidRPr="00D32E68">
        <w:rPr>
          <w:rFonts w:ascii="Times New Roman" w:hAnsi="Times New Roman"/>
          <w:sz w:val="28"/>
          <w:szCs w:val="28"/>
        </w:rPr>
        <w:t>ов</w:t>
      </w:r>
      <w:r w:rsidR="00297E9F" w:rsidRPr="00D32E68">
        <w:rPr>
          <w:rFonts w:ascii="Times New Roman" w:hAnsi="Times New Roman"/>
          <w:sz w:val="28"/>
          <w:szCs w:val="28"/>
        </w:rPr>
        <w:t xml:space="preserve"> обязательных работ и объекты,</w:t>
      </w:r>
      <w:r w:rsidR="000E2684" w:rsidRPr="00D32E68">
        <w:rPr>
          <w:rFonts w:ascii="Times New Roman" w:hAnsi="Times New Roman"/>
          <w:sz w:val="28"/>
          <w:szCs w:val="28"/>
        </w:rPr>
        <w:t xml:space="preserve"> </w:t>
      </w:r>
      <w:r w:rsidR="00297E9F" w:rsidRPr="00D32E68">
        <w:rPr>
          <w:rFonts w:ascii="Times New Roman" w:hAnsi="Times New Roman"/>
          <w:sz w:val="28"/>
          <w:szCs w:val="28"/>
        </w:rPr>
        <w:t xml:space="preserve">на которых они отбываются </w:t>
      </w:r>
    </w:p>
    <w:p w:rsidR="00BE150B" w:rsidRPr="00D32E68" w:rsidRDefault="00BE150B" w:rsidP="00D10622">
      <w:pPr>
        <w:tabs>
          <w:tab w:val="left" w:pos="851"/>
        </w:tabs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466"/>
        <w:gridCol w:w="2905"/>
      </w:tblGrid>
      <w:tr w:rsidR="00D32E68" w:rsidRPr="00D32E68" w:rsidTr="00881BD7">
        <w:trPr>
          <w:trHeight w:val="20"/>
        </w:trPr>
        <w:tc>
          <w:tcPr>
            <w:tcW w:w="2480" w:type="dxa"/>
            <w:vAlign w:val="center"/>
          </w:tcPr>
          <w:p w:rsidR="007D05C1" w:rsidRPr="00D32E68" w:rsidRDefault="007D05C1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</w:p>
          <w:p w:rsidR="00BE150B" w:rsidRPr="00D32E68" w:rsidRDefault="007D05C1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обязательных работ</w:t>
            </w:r>
          </w:p>
        </w:tc>
        <w:tc>
          <w:tcPr>
            <w:tcW w:w="4466" w:type="dxa"/>
            <w:vAlign w:val="center"/>
          </w:tcPr>
          <w:p w:rsidR="00BE150B" w:rsidRPr="00D32E68" w:rsidRDefault="00BE150B" w:rsidP="003E36C1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D32E68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05" w:type="dxa"/>
            <w:vAlign w:val="center"/>
          </w:tcPr>
          <w:p w:rsidR="00BE150B" w:rsidRPr="00D32E68" w:rsidRDefault="00BE150B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047F7A" w:rsidRPr="00D32E68" w:rsidTr="00881BD7">
        <w:trPr>
          <w:trHeight w:val="20"/>
        </w:trPr>
        <w:tc>
          <w:tcPr>
            <w:tcW w:w="2480" w:type="dxa"/>
            <w:vAlign w:val="center"/>
          </w:tcPr>
          <w:p w:rsidR="00047F7A" w:rsidRPr="00D32E68" w:rsidRDefault="00047F7A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vAlign w:val="center"/>
          </w:tcPr>
          <w:p w:rsidR="00047F7A" w:rsidRPr="00D32E68" w:rsidRDefault="00047F7A" w:rsidP="003E36C1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05" w:type="dxa"/>
            <w:vAlign w:val="center"/>
          </w:tcPr>
          <w:p w:rsidR="00047F7A" w:rsidRPr="00D32E68" w:rsidRDefault="00047F7A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 w:val="restart"/>
            <w:vAlign w:val="center"/>
          </w:tcPr>
          <w:p w:rsidR="003C45D3" w:rsidRDefault="003C45D3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proofErr w:type="gramStart"/>
            <w:r w:rsidR="001777F7">
              <w:rPr>
                <w:rFonts w:ascii="Times New Roman" w:hAnsi="Times New Roman"/>
                <w:sz w:val="28"/>
                <w:szCs w:val="28"/>
              </w:rPr>
              <w:t>Благоустройство,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территории, уход за зеленым</w:t>
            </w:r>
            <w:r w:rsidR="008C34A6">
              <w:rPr>
                <w:rFonts w:ascii="Times New Roman" w:hAnsi="Times New Roman"/>
                <w:sz w:val="28"/>
                <w:szCs w:val="28"/>
              </w:rPr>
              <w:t>и насаждениями, земляные работы</w:t>
            </w: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2. Поддержание в надлежащем </w:t>
            </w:r>
            <w:r w:rsidR="008C34A6">
              <w:rPr>
                <w:rFonts w:ascii="Times New Roman" w:hAnsi="Times New Roman"/>
                <w:sz w:val="28"/>
                <w:szCs w:val="28"/>
              </w:rPr>
              <w:t>состоянии мест массового отдыха</w:t>
            </w: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3. Выполнение погрузочно-разгрузочных работ, связанных с поддержанием чистоты и порядка н</w:t>
            </w:r>
            <w:r w:rsidR="008C34A6">
              <w:rPr>
                <w:rFonts w:ascii="Times New Roman" w:hAnsi="Times New Roman"/>
                <w:sz w:val="28"/>
                <w:szCs w:val="28"/>
              </w:rPr>
              <w:t>а территории населенного пункта</w:t>
            </w: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4. Уборка помещений, зданий, сооружений,</w:t>
            </w:r>
            <w:r w:rsidR="008C34A6">
              <w:rPr>
                <w:rFonts w:ascii="Times New Roman" w:hAnsi="Times New Roman"/>
                <w:sz w:val="28"/>
                <w:szCs w:val="28"/>
              </w:rPr>
              <w:t xml:space="preserve"> и прилегающей к ним территории</w:t>
            </w:r>
          </w:p>
          <w:p w:rsidR="003C45D3" w:rsidRPr="00D32E68" w:rsidRDefault="003C45D3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5. Уборка мест погребения н</w:t>
            </w:r>
            <w:r w:rsidR="008C34A6">
              <w:rPr>
                <w:rFonts w:ascii="Times New Roman" w:hAnsi="Times New Roman"/>
                <w:sz w:val="28"/>
                <w:szCs w:val="28"/>
              </w:rPr>
              <w:t>а территории населенного пункта</w:t>
            </w: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8C34A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1777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Благоустройство памятников</w:t>
            </w:r>
          </w:p>
          <w:p w:rsidR="00047F7A" w:rsidRDefault="00047F7A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3E36C1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7. Иные общественно-полезные работы, не требующие профессиональной подготовки, специальных знаний и навыков и имеющие со</w:t>
            </w:r>
            <w:r w:rsidR="008C34A6">
              <w:rPr>
                <w:rFonts w:ascii="Times New Roman" w:hAnsi="Times New Roman"/>
                <w:sz w:val="28"/>
                <w:szCs w:val="28"/>
              </w:rPr>
              <w:t>циально полезную направленность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Верхнерусский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Верхнерусское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Дубовка, 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Казинка,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бюджетное учреждение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«Ритуал» </w:t>
            </w:r>
          </w:p>
          <w:p w:rsidR="00E9527F" w:rsidRPr="00D32E68" w:rsidRDefault="00E9527F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AC3078" w:rsidRPr="00D32E68" w:rsidRDefault="00AC3078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</w:t>
            </w:r>
          </w:p>
          <w:p w:rsidR="00E9527F" w:rsidRPr="00D32E68" w:rsidRDefault="00E9527F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ул. </w:t>
            </w:r>
            <w:proofErr w:type="spellStart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Кузьминовская</w:t>
            </w:r>
            <w:proofErr w:type="spellEnd"/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, 2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1A335E" w:rsidRPr="00D32E6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="001A335E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«Жилищно-коммунальное хозяйство»</w:t>
            </w: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Надежда, 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Комсомольская, 14</w:t>
            </w: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Новомарьевская, 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Пелагиада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Сенгилеевское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Татарский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Темнолесская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29B6" w:rsidRPr="00D32E68" w:rsidRDefault="00881BD7" w:rsidP="00AC3078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Центральная, </w:t>
            </w:r>
            <w:r w:rsidR="00CA29B6" w:rsidRPr="00D32E68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CA29B6" w:rsidRPr="00D32E68" w:rsidTr="00881BD7">
        <w:trPr>
          <w:trHeight w:val="309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</w:t>
            </w:r>
          </w:p>
          <w:p w:rsidR="00E9527F" w:rsidRPr="00D32E68" w:rsidRDefault="00E9527F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bottom w:val="single" w:sz="4" w:space="0" w:color="auto"/>
            </w:tcBorders>
            <w:vAlign w:val="center"/>
          </w:tcPr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D32E68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D32E6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A29B6" w:rsidRPr="00D32E68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Советская,</w:t>
            </w:r>
            <w:proofErr w:type="gramStart"/>
            <w:r w:rsidRPr="00D32E68">
              <w:rPr>
                <w:rFonts w:ascii="Times New Roman" w:hAnsi="Times New Roman"/>
                <w:sz w:val="28"/>
                <w:szCs w:val="28"/>
              </w:rPr>
              <w:t>10</w:t>
            </w:r>
            <w:proofErr w:type="gramEnd"/>
            <w:r w:rsidRPr="00D32E6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881BD7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3E36C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4" w:space="0" w:color="auto"/>
            </w:tcBorders>
            <w:vAlign w:val="center"/>
          </w:tcPr>
          <w:p w:rsidR="00CA29B6" w:rsidRDefault="00CA29B6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«Жилищно-эксплуатационная компания»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C3078" w:rsidRPr="00D32E68" w:rsidRDefault="00AC3078" w:rsidP="003E36C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single" w:sz="4" w:space="0" w:color="auto"/>
            </w:tcBorders>
            <w:vAlign w:val="center"/>
          </w:tcPr>
          <w:p w:rsidR="00CA29B6" w:rsidRPr="00D32E68" w:rsidRDefault="00CA29B6" w:rsidP="003E36C1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Default="00CA29B6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Фрунзе</w:t>
            </w:r>
            <w:r w:rsidR="00AC3078">
              <w:rPr>
                <w:rFonts w:ascii="Times New Roman" w:hAnsi="Times New Roman"/>
                <w:spacing w:val="-1"/>
                <w:sz w:val="28"/>
                <w:szCs w:val="28"/>
              </w:rPr>
              <w:t>,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9б</w:t>
            </w:r>
          </w:p>
          <w:p w:rsidR="00AC3078" w:rsidRPr="00D32E68" w:rsidRDefault="00AC3078" w:rsidP="003E3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17A2" w:rsidRPr="00D32E68" w:rsidRDefault="001C17A2" w:rsidP="003E36C1">
      <w:pPr>
        <w:spacing w:line="240" w:lineRule="exact"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1C17A2" w:rsidRPr="00D32E68" w:rsidRDefault="001C17A2" w:rsidP="003E36C1">
      <w:pPr>
        <w:spacing w:line="240" w:lineRule="exact"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07753F" w:rsidRDefault="0007753F" w:rsidP="00146B7B">
      <w:pPr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D05A6" w:rsidRDefault="00ED05A6" w:rsidP="00ED05A6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D05A6" w:rsidRDefault="00ED05A6" w:rsidP="00ED05A6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</w:t>
      </w:r>
    </w:p>
    <w:sectPr w:rsidR="00ED05A6" w:rsidSect="00881B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C30" w:rsidRDefault="00E66C30">
      <w:r>
        <w:separator/>
      </w:r>
    </w:p>
  </w:endnote>
  <w:endnote w:type="continuationSeparator" w:id="0">
    <w:p w:rsidR="00E66C30" w:rsidRDefault="00E6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C30" w:rsidRDefault="00E66C30">
      <w:r>
        <w:separator/>
      </w:r>
    </w:p>
  </w:footnote>
  <w:footnote w:type="continuationSeparator" w:id="0">
    <w:p w:rsidR="00E66C30" w:rsidRDefault="00E66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7A2" w:rsidRDefault="00146B7B" w:rsidP="00146B7B">
    <w:pPr>
      <w:pStyle w:val="af0"/>
      <w:tabs>
        <w:tab w:val="center" w:pos="5102"/>
        <w:tab w:val="left" w:pos="5790"/>
      </w:tabs>
      <w:jc w:val="left"/>
    </w:pPr>
    <w:r>
      <w:tab/>
    </w:r>
    <w:r>
      <w:tab/>
    </w:r>
    <w:sdt>
      <w:sdtPr>
        <w:id w:val="1458830752"/>
        <w:docPartObj>
          <w:docPartGallery w:val="Page Numbers (Top of Page)"/>
          <w:docPartUnique/>
        </w:docPartObj>
      </w:sdtPr>
      <w:sdtEndPr/>
      <w:sdtContent>
        <w:r w:rsidR="001C17A2">
          <w:fldChar w:fldCharType="begin"/>
        </w:r>
        <w:r w:rsidR="001C17A2">
          <w:instrText>PAGE   \* MERGEFORMAT</w:instrText>
        </w:r>
        <w:r w:rsidR="001C17A2">
          <w:fldChar w:fldCharType="separate"/>
        </w:r>
        <w:r w:rsidR="00137B64">
          <w:rPr>
            <w:noProof/>
          </w:rPr>
          <w:t>2</w:t>
        </w:r>
        <w:r w:rsidR="001C17A2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43C1"/>
    <w:rsid w:val="00040882"/>
    <w:rsid w:val="00047F7A"/>
    <w:rsid w:val="00050D74"/>
    <w:rsid w:val="00053220"/>
    <w:rsid w:val="00054F93"/>
    <w:rsid w:val="00075DA6"/>
    <w:rsid w:val="0007753F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37B64"/>
    <w:rsid w:val="00140931"/>
    <w:rsid w:val="00140C81"/>
    <w:rsid w:val="00146B7B"/>
    <w:rsid w:val="00155683"/>
    <w:rsid w:val="001639EB"/>
    <w:rsid w:val="00173B98"/>
    <w:rsid w:val="001777F7"/>
    <w:rsid w:val="00194974"/>
    <w:rsid w:val="0019732F"/>
    <w:rsid w:val="001A2B41"/>
    <w:rsid w:val="001A335E"/>
    <w:rsid w:val="001A33B8"/>
    <w:rsid w:val="001B0EAF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1599E"/>
    <w:rsid w:val="00223734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642D"/>
    <w:rsid w:val="003105D1"/>
    <w:rsid w:val="003203FC"/>
    <w:rsid w:val="00320D6C"/>
    <w:rsid w:val="003232EF"/>
    <w:rsid w:val="00325D1D"/>
    <w:rsid w:val="00326AF3"/>
    <w:rsid w:val="00336072"/>
    <w:rsid w:val="00350BB9"/>
    <w:rsid w:val="00356AED"/>
    <w:rsid w:val="003572C1"/>
    <w:rsid w:val="00363C09"/>
    <w:rsid w:val="00364F08"/>
    <w:rsid w:val="003651FC"/>
    <w:rsid w:val="00365393"/>
    <w:rsid w:val="00371191"/>
    <w:rsid w:val="00382EDB"/>
    <w:rsid w:val="00383410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45D3"/>
    <w:rsid w:val="003C6D85"/>
    <w:rsid w:val="003D6A40"/>
    <w:rsid w:val="003E36C1"/>
    <w:rsid w:val="003F289E"/>
    <w:rsid w:val="003F3455"/>
    <w:rsid w:val="003F7E96"/>
    <w:rsid w:val="00401B14"/>
    <w:rsid w:val="004204F9"/>
    <w:rsid w:val="00421704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2AD3"/>
    <w:rsid w:val="004D5231"/>
    <w:rsid w:val="004D7618"/>
    <w:rsid w:val="004E2105"/>
    <w:rsid w:val="004E546A"/>
    <w:rsid w:val="004F5C3A"/>
    <w:rsid w:val="005066EA"/>
    <w:rsid w:val="00512CB8"/>
    <w:rsid w:val="0051377D"/>
    <w:rsid w:val="00522C4B"/>
    <w:rsid w:val="00526163"/>
    <w:rsid w:val="0054001D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81EA2"/>
    <w:rsid w:val="00592710"/>
    <w:rsid w:val="00596016"/>
    <w:rsid w:val="005A09D1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D54"/>
    <w:rsid w:val="00672D3A"/>
    <w:rsid w:val="00672ECF"/>
    <w:rsid w:val="00675C98"/>
    <w:rsid w:val="00685E38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26BF"/>
    <w:rsid w:val="00743911"/>
    <w:rsid w:val="00743F07"/>
    <w:rsid w:val="00744058"/>
    <w:rsid w:val="00755231"/>
    <w:rsid w:val="007607D9"/>
    <w:rsid w:val="0076765B"/>
    <w:rsid w:val="00775858"/>
    <w:rsid w:val="00783D37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7128"/>
    <w:rsid w:val="007E0D7D"/>
    <w:rsid w:val="007E4071"/>
    <w:rsid w:val="007E4322"/>
    <w:rsid w:val="007F2178"/>
    <w:rsid w:val="00801D8C"/>
    <w:rsid w:val="00803D0E"/>
    <w:rsid w:val="00803D67"/>
    <w:rsid w:val="00805F00"/>
    <w:rsid w:val="00807266"/>
    <w:rsid w:val="008120CF"/>
    <w:rsid w:val="008129B0"/>
    <w:rsid w:val="00815887"/>
    <w:rsid w:val="008174AF"/>
    <w:rsid w:val="00831AF9"/>
    <w:rsid w:val="00833EB5"/>
    <w:rsid w:val="008432A3"/>
    <w:rsid w:val="008478C7"/>
    <w:rsid w:val="008639C3"/>
    <w:rsid w:val="00867EF7"/>
    <w:rsid w:val="00881BD7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C34A6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2DB3"/>
    <w:rsid w:val="009A32F9"/>
    <w:rsid w:val="009B0605"/>
    <w:rsid w:val="009B33AD"/>
    <w:rsid w:val="009B7446"/>
    <w:rsid w:val="009D7A86"/>
    <w:rsid w:val="009F71E7"/>
    <w:rsid w:val="00A011A7"/>
    <w:rsid w:val="00A02214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81FBC"/>
    <w:rsid w:val="00A9423C"/>
    <w:rsid w:val="00A965A6"/>
    <w:rsid w:val="00AA2217"/>
    <w:rsid w:val="00AB3FC8"/>
    <w:rsid w:val="00AB5DDD"/>
    <w:rsid w:val="00AC3078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32AC"/>
    <w:rsid w:val="00B24C04"/>
    <w:rsid w:val="00B2786E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19AE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1449"/>
    <w:rsid w:val="00C57158"/>
    <w:rsid w:val="00C75F9C"/>
    <w:rsid w:val="00C92669"/>
    <w:rsid w:val="00CA29B6"/>
    <w:rsid w:val="00CA4D64"/>
    <w:rsid w:val="00CA517D"/>
    <w:rsid w:val="00CC11FF"/>
    <w:rsid w:val="00CC3150"/>
    <w:rsid w:val="00CD01AF"/>
    <w:rsid w:val="00D018A4"/>
    <w:rsid w:val="00D07606"/>
    <w:rsid w:val="00D10622"/>
    <w:rsid w:val="00D11280"/>
    <w:rsid w:val="00D1674D"/>
    <w:rsid w:val="00D17DFA"/>
    <w:rsid w:val="00D32E68"/>
    <w:rsid w:val="00D51099"/>
    <w:rsid w:val="00D52EDB"/>
    <w:rsid w:val="00D5321F"/>
    <w:rsid w:val="00D57A19"/>
    <w:rsid w:val="00D6124A"/>
    <w:rsid w:val="00D660BD"/>
    <w:rsid w:val="00D66AE7"/>
    <w:rsid w:val="00D71BD5"/>
    <w:rsid w:val="00D74E7B"/>
    <w:rsid w:val="00D84A22"/>
    <w:rsid w:val="00D94221"/>
    <w:rsid w:val="00D962BD"/>
    <w:rsid w:val="00DA0615"/>
    <w:rsid w:val="00DB6429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0E73"/>
    <w:rsid w:val="00E415CD"/>
    <w:rsid w:val="00E41D8B"/>
    <w:rsid w:val="00E52E16"/>
    <w:rsid w:val="00E5306A"/>
    <w:rsid w:val="00E560FD"/>
    <w:rsid w:val="00E616EC"/>
    <w:rsid w:val="00E6565A"/>
    <w:rsid w:val="00E65BF3"/>
    <w:rsid w:val="00E66C30"/>
    <w:rsid w:val="00E8147C"/>
    <w:rsid w:val="00E86B9C"/>
    <w:rsid w:val="00E86E7E"/>
    <w:rsid w:val="00E9082B"/>
    <w:rsid w:val="00E9128C"/>
    <w:rsid w:val="00E92025"/>
    <w:rsid w:val="00E92313"/>
    <w:rsid w:val="00E9527F"/>
    <w:rsid w:val="00EA2428"/>
    <w:rsid w:val="00EA61A2"/>
    <w:rsid w:val="00EB41A9"/>
    <w:rsid w:val="00EC683D"/>
    <w:rsid w:val="00EC7A88"/>
    <w:rsid w:val="00ED05A6"/>
    <w:rsid w:val="00F03F66"/>
    <w:rsid w:val="00F06625"/>
    <w:rsid w:val="00F21AF7"/>
    <w:rsid w:val="00F22428"/>
    <w:rsid w:val="00F23043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0FE8"/>
    <w:rsid w:val="00F71638"/>
    <w:rsid w:val="00F72279"/>
    <w:rsid w:val="00F75EE0"/>
    <w:rsid w:val="00F767D5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C770A"/>
    <w:rsid w:val="00FD0C53"/>
    <w:rsid w:val="00FD7DDC"/>
    <w:rsid w:val="00FE4803"/>
    <w:rsid w:val="00FF19AB"/>
    <w:rsid w:val="00FF22E0"/>
    <w:rsid w:val="00FF3178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6001D-C2BE-4A81-9988-AA8E17FC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DCF7-C7EE-41A7-BB8F-1DD4A552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Сарапий Светлана Владимировна (319-03-011 - sarapiy)</dc:creator>
  <cp:lastModifiedBy>Селюкова Надежда Николаевна</cp:lastModifiedBy>
  <cp:revision>43</cp:revision>
  <cp:lastPrinted>2026-01-22T09:09:00Z</cp:lastPrinted>
  <dcterms:created xsi:type="dcterms:W3CDTF">2022-10-17T11:19:00Z</dcterms:created>
  <dcterms:modified xsi:type="dcterms:W3CDTF">2026-02-10T11:57:00Z</dcterms:modified>
</cp:coreProperties>
</file>